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B065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B065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FB06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FB06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FB06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FB06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FB06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FB0654" w:rsidRPr="00FB0654">
          <w:rPr>
            <w:b w:val="0"/>
          </w:rPr>
          <w:t xml:space="preserve"> 07143/026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FB0654" w:rsidP="00232C8F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FB0654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FB0654" w:rsidRPr="00FB0654">
          <w:rPr>
            <w:rStyle w:val="aa"/>
          </w:rPr>
          <w:t xml:space="preserve"> 6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FB0654" w:rsidRPr="00FB0654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FB0654" w:rsidRPr="00FB0654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FB065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FB0654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FB065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FB0654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FB0654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FB0654" w:rsidP="00C31869">
            <w:pPr>
              <w:jc w:val="center"/>
            </w:pPr>
            <w:r>
              <w:t>079-824-349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FB0654" w:rsidRPr="00FB0654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FB0654" w:rsidRPr="00FB0654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B065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B065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B06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FB065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FB06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B065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B065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B065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B065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B065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B065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B065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B7756" w:rsidRPr="006B7756">
          <w:rPr>
            <w:i/>
            <w:u w:val="single"/>
          </w:rPr>
          <w:t>1. Рекомендации по улучшению и оздоровлению условий труда:</w:t>
        </w:r>
        <w:r w:rsidR="006B7756" w:rsidRPr="006B775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6B7756" w:rsidRPr="006B7756">
          <w:rPr>
            <w:i/>
            <w:u w:val="single"/>
          </w:rPr>
          <w:tab/>
          <w:t>   </w:t>
        </w:r>
        <w:r w:rsidR="006B7756" w:rsidRPr="006B775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6B7756" w:rsidRPr="006B7756">
          <w:rPr>
            <w:i/>
            <w:u w:val="single"/>
          </w:rPr>
          <w:tab/>
          <w:t>   </w:t>
        </w:r>
        <w:r w:rsidR="006B7756" w:rsidRPr="006B775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6B7756" w:rsidRPr="006B775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B7756" w:rsidRPr="006B7756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B0654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B0654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B06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B0654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B0654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B06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B0654" w:rsidRPr="00FB0654" w:rsidTr="00FB06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</w:tr>
      <w:tr w:rsidR="00FB0654" w:rsidRPr="00FB0654" w:rsidTr="00FB06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(дата)</w:t>
            </w:r>
          </w:p>
        </w:tc>
      </w:tr>
      <w:tr w:rsidR="00FB0654" w:rsidRPr="00FB0654" w:rsidTr="00FB06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</w:tr>
      <w:tr w:rsidR="00FB0654" w:rsidRPr="00FB0654" w:rsidTr="00FB06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(дата)</w:t>
            </w:r>
          </w:p>
        </w:tc>
      </w:tr>
      <w:tr w:rsidR="00FB0654" w:rsidRPr="00FB0654" w:rsidTr="00FB06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654" w:rsidRPr="00FB0654" w:rsidRDefault="00FB0654" w:rsidP="004E51DC">
            <w:pPr>
              <w:pStyle w:val="a8"/>
            </w:pPr>
          </w:p>
        </w:tc>
      </w:tr>
      <w:tr w:rsidR="00FB0654" w:rsidRPr="00FB0654" w:rsidTr="00FB06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0654" w:rsidRPr="00FB0654" w:rsidRDefault="00FB0654" w:rsidP="004E51DC">
            <w:pPr>
              <w:pStyle w:val="a8"/>
              <w:rPr>
                <w:vertAlign w:val="superscript"/>
              </w:rPr>
            </w:pPr>
            <w:r w:rsidRPr="00FB0654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6B7756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FB06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B0654" w:rsidP="004E51DC">
            <w:pPr>
              <w:pStyle w:val="a8"/>
            </w:pPr>
            <w:r>
              <w:t>Попова Марина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FB065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B065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20459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20459B" w:rsidRPr="00C31869">
            <w:rPr>
              <w:rStyle w:val="ad"/>
              <w:sz w:val="20"/>
              <w:szCs w:val="20"/>
            </w:rPr>
            <w:fldChar w:fldCharType="separate"/>
          </w:r>
          <w:r w:rsidR="00FB0654">
            <w:rPr>
              <w:rStyle w:val="ad"/>
              <w:noProof/>
              <w:sz w:val="20"/>
              <w:szCs w:val="20"/>
            </w:rPr>
            <w:t>1</w:t>
          </w:r>
          <w:r w:rsidR="0020459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B0654" w:rsidRPr="00FB065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6 фтизиатр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6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1D2600001D14D118ADCD262A0A2B91C"/>
    <w:docVar w:name="rm_id" w:val="207"/>
    <w:docVar w:name="rm_name" w:val="                                          "/>
    <w:docVar w:name="rm_number" w:val=" 07143/02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7DE"/>
    <w:rsid w:val="00110025"/>
    <w:rsid w:val="001429B1"/>
    <w:rsid w:val="00145419"/>
    <w:rsid w:val="001456F8"/>
    <w:rsid w:val="001561AF"/>
    <w:rsid w:val="0015635F"/>
    <w:rsid w:val="001607C8"/>
    <w:rsid w:val="0017163E"/>
    <w:rsid w:val="00197B2A"/>
    <w:rsid w:val="001A003D"/>
    <w:rsid w:val="001F4D8D"/>
    <w:rsid w:val="0020459B"/>
    <w:rsid w:val="00232C8F"/>
    <w:rsid w:val="00234932"/>
    <w:rsid w:val="00244615"/>
    <w:rsid w:val="00280E6D"/>
    <w:rsid w:val="002A0605"/>
    <w:rsid w:val="002A3147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31F6C"/>
    <w:rsid w:val="00560C0F"/>
    <w:rsid w:val="00563E94"/>
    <w:rsid w:val="00576095"/>
    <w:rsid w:val="005768EF"/>
    <w:rsid w:val="005A1558"/>
    <w:rsid w:val="005A3A36"/>
    <w:rsid w:val="005B466C"/>
    <w:rsid w:val="005B7FE8"/>
    <w:rsid w:val="005C0A9A"/>
    <w:rsid w:val="005D65A0"/>
    <w:rsid w:val="005E760C"/>
    <w:rsid w:val="005F6B08"/>
    <w:rsid w:val="006338F0"/>
    <w:rsid w:val="0069682B"/>
    <w:rsid w:val="006B7756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1596"/>
    <w:rsid w:val="00A12349"/>
    <w:rsid w:val="00A24FF3"/>
    <w:rsid w:val="00A46EE7"/>
    <w:rsid w:val="00A53FB5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0654"/>
    <w:rsid w:val="00FB24BF"/>
    <w:rsid w:val="00FD0BA7"/>
    <w:rsid w:val="00FD2BA8"/>
    <w:rsid w:val="00FE21DE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